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17B9D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BYDMORE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E8FFABE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Dyer.</w:t>
      </w:r>
    </w:p>
    <w:p w14:paraId="24934605" w14:textId="77777777" w:rsidR="005A3C69" w:rsidRDefault="005A3C69" w:rsidP="005A3C69">
      <w:pPr>
        <w:pStyle w:val="NoSpacing"/>
        <w:rPr>
          <w:rFonts w:cs="Times New Roman"/>
          <w:szCs w:val="24"/>
        </w:rPr>
      </w:pPr>
    </w:p>
    <w:p w14:paraId="40F1FAC5" w14:textId="77777777" w:rsidR="005A3C69" w:rsidRDefault="005A3C69" w:rsidP="005A3C69">
      <w:pPr>
        <w:pStyle w:val="NoSpacing"/>
        <w:rPr>
          <w:rFonts w:cs="Times New Roman"/>
          <w:szCs w:val="24"/>
        </w:rPr>
      </w:pPr>
    </w:p>
    <w:p w14:paraId="1E2E1FF3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Thomas Lepton(q.v.) brought a plaint </w:t>
      </w:r>
      <w:proofErr w:type="gramStart"/>
      <w:r>
        <w:rPr>
          <w:rFonts w:cs="Times New Roman"/>
          <w:szCs w:val="24"/>
        </w:rPr>
        <w:t>of</w:t>
      </w:r>
      <w:proofErr w:type="gramEnd"/>
      <w:r>
        <w:rPr>
          <w:rFonts w:cs="Times New Roman"/>
          <w:szCs w:val="24"/>
        </w:rPr>
        <w:t xml:space="preserve"> taking money and a horse and</w:t>
      </w:r>
    </w:p>
    <w:p w14:paraId="6A8C7295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on a servant against him and two others.</w:t>
      </w:r>
    </w:p>
    <w:p w14:paraId="2914BF02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7E53">
          <w:rPr>
            <w:rStyle w:val="Hyperlink"/>
            <w:rFonts w:cs="Times New Roman"/>
            <w:szCs w:val="24"/>
          </w:rPr>
          <w:t>https://waalt.uh.edu/index.php/IDXCP40no799</w:t>
        </w:r>
      </w:hyperlink>
      <w:r>
        <w:rPr>
          <w:rFonts w:cs="Times New Roman"/>
          <w:szCs w:val="24"/>
        </w:rPr>
        <w:t xml:space="preserve"> )</w:t>
      </w:r>
    </w:p>
    <w:p w14:paraId="1BF07364" w14:textId="77777777" w:rsidR="005A3C69" w:rsidRDefault="005A3C69" w:rsidP="005A3C69">
      <w:pPr>
        <w:pStyle w:val="NoSpacing"/>
        <w:rPr>
          <w:rFonts w:cs="Times New Roman"/>
          <w:szCs w:val="24"/>
        </w:rPr>
      </w:pPr>
    </w:p>
    <w:p w14:paraId="728777A0" w14:textId="77777777" w:rsidR="005A3C69" w:rsidRDefault="005A3C69" w:rsidP="005A3C69">
      <w:pPr>
        <w:pStyle w:val="NoSpacing"/>
        <w:rPr>
          <w:rFonts w:cs="Times New Roman"/>
          <w:szCs w:val="24"/>
        </w:rPr>
      </w:pPr>
    </w:p>
    <w:p w14:paraId="52052D16" w14:textId="77777777" w:rsidR="005A3C69" w:rsidRDefault="005A3C69" w:rsidP="005A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403B42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2FF93" w14:textId="77777777" w:rsidR="005A3C69" w:rsidRDefault="005A3C69" w:rsidP="009139A6">
      <w:r>
        <w:separator/>
      </w:r>
    </w:p>
  </w:endnote>
  <w:endnote w:type="continuationSeparator" w:id="0">
    <w:p w14:paraId="2656E09B" w14:textId="77777777" w:rsidR="005A3C69" w:rsidRDefault="005A3C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E2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85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48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ED011" w14:textId="77777777" w:rsidR="005A3C69" w:rsidRDefault="005A3C69" w:rsidP="009139A6">
      <w:r>
        <w:separator/>
      </w:r>
    </w:p>
  </w:footnote>
  <w:footnote w:type="continuationSeparator" w:id="0">
    <w:p w14:paraId="29B13B29" w14:textId="77777777" w:rsidR="005A3C69" w:rsidRDefault="005A3C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24B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78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6BE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C69"/>
    <w:rsid w:val="000666E0"/>
    <w:rsid w:val="002510B7"/>
    <w:rsid w:val="00270799"/>
    <w:rsid w:val="005A3C69"/>
    <w:rsid w:val="005C130B"/>
    <w:rsid w:val="00826F5C"/>
    <w:rsid w:val="009139A6"/>
    <w:rsid w:val="009411C2"/>
    <w:rsid w:val="009448BB"/>
    <w:rsid w:val="00947624"/>
    <w:rsid w:val="009E724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881E8"/>
  <w15:chartTrackingRefBased/>
  <w15:docId w15:val="{8CBB757A-5656-4988-8B0E-3B4C6FF2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3C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2025-01-17T11:05:00Z</dcterms:created>
  <dcterms:modified xsi:type="dcterms:W3CDTF">2025-01-17T11:05:00Z</dcterms:modified>
</cp:coreProperties>
</file>